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6080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07143/035-1А (07143/035)-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60809" w:rsidRPr="0056080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60809" w:rsidRPr="00560809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60809" w:rsidRPr="00560809">
          <w:rPr>
            <w:rStyle w:val="aa"/>
          </w:rPr>
          <w:t xml:space="preserve"> Поликлиника - Процедурный</w:t>
        </w:r>
        <w:r w:rsidR="00560809" w:rsidRPr="00560809">
          <w:rPr>
            <w:u w:val="single"/>
          </w:rPr>
          <w:t xml:space="preserve"> кабинет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60809" w:rsidRPr="00560809">
          <w:rPr>
            <w:u w:val="single"/>
          </w:rPr>
          <w:t xml:space="preserve"> 07143/035-1А </w:t>
        </w:r>
        <w:r w:rsidR="00560809">
          <w:t xml:space="preserve">(07143/035)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60809" w:rsidRPr="00560809">
          <w:rPr>
            <w:rStyle w:val="aa"/>
          </w:rPr>
          <w:t xml:space="preserve"> Медицинская </w:t>
        </w:r>
        <w:r w:rsidR="00560809" w:rsidRPr="00560809">
          <w:rPr>
            <w:u w:val="single"/>
          </w:rPr>
          <w:t xml:space="preserve">сестра процедурной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60809" w:rsidRPr="00560809">
          <w:rPr>
            <w:rStyle w:val="aa"/>
          </w:rPr>
          <w:t xml:space="preserve"> 24275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60809" w:rsidRPr="0056080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D36038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6D0123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D0123" w:rsidP="00745D40">
            <w:pPr>
              <w:pStyle w:val="a8"/>
            </w:pPr>
            <w:r>
              <w:t>100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6080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07143/035-1А (07143/035)-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D36038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D36038" w:rsidRPr="00751B84">
            <w:rPr>
              <w:rStyle w:val="ad"/>
              <w:sz w:val="20"/>
              <w:szCs w:val="20"/>
            </w:rPr>
            <w:fldChar w:fldCharType="separate"/>
          </w:r>
          <w:r w:rsidR="00560809">
            <w:rPr>
              <w:rStyle w:val="ad"/>
              <w:noProof/>
              <w:sz w:val="20"/>
              <w:szCs w:val="20"/>
            </w:rPr>
            <w:t>1</w:t>
          </w:r>
          <w:r w:rsidR="00D36038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60809" w:rsidRPr="0056080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Процедурный кабинет"/>
    <w:docVar w:name="class" w:val="3.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33718E5AC014D448BC9FEC68D9D35DA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5-1А (07143/035)- Б "/>
    <w:docVar w:name="oborud" w:val=" Медицинский инструментарий, холодильник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CDE951848E94C72A1652AA130A1710F"/>
    <w:docVar w:name="rm_id" w:val="225"/>
    <w:docVar w:name="rm_name" w:val=" Медицинская сестра процедурной "/>
    <w:docVar w:name="rm_number" w:val=" 07143/035-1А (07143/035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Лекарственные и дезинфицирующие средства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57ABB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B23"/>
    <w:rsid w:val="00524233"/>
    <w:rsid w:val="00530AAA"/>
    <w:rsid w:val="0054120E"/>
    <w:rsid w:val="00560809"/>
    <w:rsid w:val="00563E94"/>
    <w:rsid w:val="00576095"/>
    <w:rsid w:val="005A3A36"/>
    <w:rsid w:val="005B2299"/>
    <w:rsid w:val="005B466C"/>
    <w:rsid w:val="005B7FE8"/>
    <w:rsid w:val="005C0A9A"/>
    <w:rsid w:val="00603B23"/>
    <w:rsid w:val="00666B71"/>
    <w:rsid w:val="0069682B"/>
    <w:rsid w:val="006A3B18"/>
    <w:rsid w:val="006C28B3"/>
    <w:rsid w:val="006D0123"/>
    <w:rsid w:val="007049EB"/>
    <w:rsid w:val="00710271"/>
    <w:rsid w:val="00717C9F"/>
    <w:rsid w:val="00725A10"/>
    <w:rsid w:val="00732604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9F7EE1"/>
    <w:rsid w:val="00A12349"/>
    <w:rsid w:val="00A1389F"/>
    <w:rsid w:val="00A87B75"/>
    <w:rsid w:val="00A91908"/>
    <w:rsid w:val="00AA4551"/>
    <w:rsid w:val="00AA46ED"/>
    <w:rsid w:val="00AA4DCC"/>
    <w:rsid w:val="00AD14A4"/>
    <w:rsid w:val="00AD724D"/>
    <w:rsid w:val="00AD7C32"/>
    <w:rsid w:val="00AE58AB"/>
    <w:rsid w:val="00AF6413"/>
    <w:rsid w:val="00AF796F"/>
    <w:rsid w:val="00B04F25"/>
    <w:rsid w:val="00B84203"/>
    <w:rsid w:val="00BA5029"/>
    <w:rsid w:val="00BC2F3C"/>
    <w:rsid w:val="00BE7053"/>
    <w:rsid w:val="00C02721"/>
    <w:rsid w:val="00C47C9B"/>
    <w:rsid w:val="00C560AA"/>
    <w:rsid w:val="00C62B11"/>
    <w:rsid w:val="00C750B1"/>
    <w:rsid w:val="00CC78E3"/>
    <w:rsid w:val="00CE3307"/>
    <w:rsid w:val="00CF2E61"/>
    <w:rsid w:val="00CF7256"/>
    <w:rsid w:val="00D36038"/>
    <w:rsid w:val="00D44BCE"/>
    <w:rsid w:val="00D76DF8"/>
    <w:rsid w:val="00DB5302"/>
    <w:rsid w:val="00DD6B1F"/>
    <w:rsid w:val="00DE24EC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159D"/>
    <w:rsid w:val="00F44452"/>
    <w:rsid w:val="00F46C61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2016-10-17T13:16:00Z</dcterms:created>
  <dcterms:modified xsi:type="dcterms:W3CDTF">2016-10-18T09:21:00Z</dcterms:modified>
</cp:coreProperties>
</file>